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65.2022.003P-011b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- LV 11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11 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